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3CA" w:rsidRPr="005B53E5" w:rsidRDefault="00D373CA" w:rsidP="006F0C0A">
      <w:pPr>
        <w:spacing w:line="240" w:lineRule="exact"/>
        <w:ind w:left="7080" w:firstLine="708"/>
        <w:jc w:val="right"/>
        <w:rPr>
          <w:rFonts w:ascii="Times New Roman" w:hAnsi="Times New Roman"/>
          <w:sz w:val="28"/>
          <w:szCs w:val="28"/>
        </w:rPr>
      </w:pPr>
      <w:r w:rsidRPr="005B53E5">
        <w:rPr>
          <w:rFonts w:ascii="Times New Roman" w:hAnsi="Times New Roman"/>
          <w:sz w:val="28"/>
          <w:szCs w:val="28"/>
        </w:rPr>
        <w:t>Проект</w:t>
      </w:r>
    </w:p>
    <w:p w:rsidR="00D373CA" w:rsidRPr="005B53E5" w:rsidRDefault="00D373CA" w:rsidP="006F0C0A">
      <w:pPr>
        <w:spacing w:after="0" w:line="240" w:lineRule="exact"/>
        <w:ind w:left="3958"/>
        <w:jc w:val="right"/>
        <w:rPr>
          <w:rFonts w:ascii="Times New Roman" w:hAnsi="Times New Roman"/>
          <w:b/>
          <w:sz w:val="28"/>
          <w:szCs w:val="28"/>
        </w:rPr>
      </w:pPr>
      <w:r w:rsidRPr="005B53E5">
        <w:rPr>
          <w:rFonts w:ascii="Times New Roman" w:hAnsi="Times New Roman"/>
          <w:sz w:val="28"/>
          <w:szCs w:val="28"/>
        </w:rPr>
        <w:t>Внесен</w:t>
      </w:r>
      <w:r w:rsidRPr="005B53E5">
        <w:rPr>
          <w:rFonts w:ascii="Times New Roman" w:hAnsi="Times New Roman"/>
          <w:b/>
          <w:sz w:val="28"/>
          <w:szCs w:val="28"/>
        </w:rPr>
        <w:t xml:space="preserve"> </w:t>
      </w:r>
      <w:r w:rsidRPr="005B53E5">
        <w:rPr>
          <w:rFonts w:ascii="Times New Roman" w:hAnsi="Times New Roman"/>
          <w:sz w:val="28"/>
          <w:szCs w:val="28"/>
        </w:rPr>
        <w:t>постоянной депутатской комиссией по местному самоуправлению, регламенту и депутатской этике Думы Соликамского городского округа</w:t>
      </w:r>
    </w:p>
    <w:p w:rsidR="00D373CA" w:rsidRPr="005B53E5" w:rsidRDefault="00D373CA" w:rsidP="006F0C0A">
      <w:pPr>
        <w:spacing w:line="240" w:lineRule="exact"/>
        <w:ind w:firstLine="8"/>
        <w:jc w:val="both"/>
        <w:rPr>
          <w:rFonts w:ascii="Times New Roman" w:hAnsi="Times New Roman"/>
          <w:b/>
          <w:sz w:val="28"/>
          <w:szCs w:val="28"/>
        </w:rPr>
      </w:pPr>
    </w:p>
    <w:p w:rsidR="00D373CA" w:rsidRPr="005B53E5" w:rsidRDefault="00D373CA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D373CA" w:rsidRPr="005B53E5" w:rsidRDefault="00D373CA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D373CA" w:rsidRPr="005B53E5" w:rsidRDefault="00D373CA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D373CA" w:rsidRPr="005B53E5" w:rsidRDefault="00D373CA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D373CA" w:rsidRPr="005B53E5" w:rsidRDefault="00D373CA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D373CA" w:rsidRPr="005B53E5" w:rsidRDefault="00D373CA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D373CA" w:rsidRPr="005B53E5" w:rsidRDefault="00D373CA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D373CA" w:rsidRPr="005B53E5" w:rsidRDefault="00D373CA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D373CA" w:rsidRDefault="00D373CA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D373CA" w:rsidRPr="005B53E5" w:rsidRDefault="00D373CA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D373CA" w:rsidRPr="005B53E5" w:rsidRDefault="00D373CA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D373CA" w:rsidRPr="00F74126" w:rsidRDefault="00D373CA" w:rsidP="002C01D2">
      <w:pPr>
        <w:pStyle w:val="ConsPlusTitle"/>
        <w:suppressAutoHyphens/>
        <w:spacing w:before="480" w:after="360" w:line="240" w:lineRule="exact"/>
        <w:ind w:right="38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Кодекса этики и служебного поведения муниципальных служащих Думы Соликамского городского округа</w:t>
      </w:r>
    </w:p>
    <w:p w:rsidR="00D373CA" w:rsidRDefault="00D373CA" w:rsidP="005F7C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126">
        <w:rPr>
          <w:rFonts w:ascii="Times New Roman" w:hAnsi="Times New Roman"/>
          <w:sz w:val="28"/>
          <w:szCs w:val="28"/>
        </w:rPr>
        <w:t xml:space="preserve">В соответствии с федеральными законами Российской Федерации от 2 марта </w:t>
      </w:r>
      <w:smartTag w:uri="urn:schemas-microsoft-com:office:smarttags" w:element="metricconverter">
        <w:smartTagPr>
          <w:attr w:name="ProductID" w:val="2007 г"/>
        </w:smartTagPr>
        <w:r w:rsidRPr="00F74126">
          <w:rPr>
            <w:rFonts w:ascii="Times New Roman" w:hAnsi="Times New Roman"/>
            <w:sz w:val="28"/>
            <w:szCs w:val="28"/>
          </w:rPr>
          <w:t>2007 г</w:t>
        </w:r>
      </w:smartTag>
      <w:r w:rsidRPr="00F74126">
        <w:rPr>
          <w:rFonts w:ascii="Times New Roman" w:hAnsi="Times New Roman"/>
          <w:sz w:val="28"/>
          <w:szCs w:val="28"/>
        </w:rPr>
        <w:t xml:space="preserve">. № 25-ФЗ «О муниципальной службе в Российской Федерации», от 25 декабря </w:t>
      </w:r>
      <w:smartTag w:uri="urn:schemas-microsoft-com:office:smarttags" w:element="metricconverter">
        <w:smartTagPr>
          <w:attr w:name="ProductID" w:val="2008 г"/>
        </w:smartTagPr>
        <w:r w:rsidRPr="00F74126">
          <w:rPr>
            <w:rFonts w:ascii="Times New Roman" w:hAnsi="Times New Roman"/>
            <w:sz w:val="28"/>
            <w:szCs w:val="28"/>
          </w:rPr>
          <w:t>2008 г</w:t>
        </w:r>
      </w:smartTag>
      <w:r w:rsidRPr="00F74126">
        <w:rPr>
          <w:rFonts w:ascii="Times New Roman" w:hAnsi="Times New Roman"/>
          <w:sz w:val="28"/>
          <w:szCs w:val="28"/>
        </w:rPr>
        <w:t xml:space="preserve">. № 273-ФЗ «О противодействии коррупции», </w:t>
      </w:r>
      <w:r>
        <w:rPr>
          <w:rFonts w:ascii="Times New Roman" w:hAnsi="Times New Roman"/>
          <w:sz w:val="28"/>
          <w:szCs w:val="28"/>
        </w:rPr>
        <w:t>Законом</w:t>
      </w:r>
      <w:r w:rsidRPr="0073106D">
        <w:rPr>
          <w:rFonts w:ascii="Times New Roman" w:hAnsi="Times New Roman"/>
          <w:sz w:val="28"/>
          <w:szCs w:val="28"/>
          <w:lang w:eastAsia="ru-RU"/>
        </w:rPr>
        <w:t xml:space="preserve"> Пермского края от 4 мая </w:t>
      </w:r>
      <w:smartTag w:uri="urn:schemas-microsoft-com:office:smarttags" w:element="metricconverter">
        <w:smartTagPr>
          <w:attr w:name="ProductID" w:val="2008 г"/>
        </w:smartTagPr>
        <w:r w:rsidRPr="0073106D">
          <w:rPr>
            <w:rFonts w:ascii="Times New Roman" w:hAnsi="Times New Roman"/>
            <w:sz w:val="28"/>
            <w:szCs w:val="28"/>
            <w:lang w:eastAsia="ru-RU"/>
          </w:rPr>
          <w:t>2008 г</w:t>
        </w:r>
      </w:smartTag>
      <w:r w:rsidRPr="0073106D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№ 228-ПК «</w:t>
      </w:r>
      <w:r w:rsidRPr="0073106D">
        <w:rPr>
          <w:rFonts w:ascii="Times New Roman" w:hAnsi="Times New Roman"/>
          <w:sz w:val="28"/>
          <w:szCs w:val="28"/>
          <w:lang w:eastAsia="ru-RU"/>
        </w:rPr>
        <w:t>О муниципальной служб</w:t>
      </w:r>
      <w:r>
        <w:rPr>
          <w:rFonts w:ascii="Times New Roman" w:hAnsi="Times New Roman"/>
          <w:sz w:val="28"/>
          <w:szCs w:val="28"/>
          <w:lang w:eastAsia="ru-RU"/>
        </w:rPr>
        <w:t xml:space="preserve">е в Пермском крае», Указом губернатора Пермского края от 10 марта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2021 г</w:t>
        </w:r>
      </w:smartTag>
      <w:r>
        <w:rPr>
          <w:rFonts w:ascii="Times New Roman" w:hAnsi="Times New Roman"/>
          <w:sz w:val="28"/>
          <w:szCs w:val="28"/>
          <w:lang w:eastAsia="ru-RU"/>
        </w:rPr>
        <w:t>. № 31</w:t>
      </w:r>
    </w:p>
    <w:p w:rsidR="00D373CA" w:rsidRPr="0073106D" w:rsidRDefault="00D373CA" w:rsidP="005F7C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«Об утверждении Кодекса этики и служебного поведения государственных гражданских служащих Пермского края, замещающих должности государственной гражданской службы в Администрации губернатора Пермского края, исполнительных органах государственной власти Пермского края, и признании утратившими силу отдельных указов губернатора Пермского края», </w:t>
      </w:r>
      <w:r w:rsidRPr="0073106D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hyperlink r:id="rId7" w:history="1">
        <w:r w:rsidRPr="0073106D">
          <w:rPr>
            <w:rFonts w:ascii="Times New Roman" w:hAnsi="Times New Roman"/>
            <w:sz w:val="28"/>
            <w:szCs w:val="28"/>
            <w:lang w:eastAsia="ru-RU"/>
          </w:rPr>
          <w:t>статьи 23</w:t>
        </w:r>
      </w:hyperlink>
      <w:r w:rsidRPr="0073106D">
        <w:rPr>
          <w:rFonts w:ascii="Times New Roman" w:hAnsi="Times New Roman"/>
          <w:sz w:val="28"/>
          <w:szCs w:val="28"/>
          <w:lang w:eastAsia="ru-RU"/>
        </w:rPr>
        <w:t xml:space="preserve"> Устава Соликамского городского округа</w:t>
      </w:r>
    </w:p>
    <w:p w:rsidR="00D373CA" w:rsidRPr="00196FE5" w:rsidRDefault="00D373CA" w:rsidP="005F7C7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6FE5">
        <w:rPr>
          <w:rFonts w:ascii="Times New Roman" w:hAnsi="Times New Roman"/>
          <w:sz w:val="28"/>
          <w:szCs w:val="28"/>
        </w:rPr>
        <w:t>Дума Соликамского городского округа РЕШИЛА:</w:t>
      </w:r>
    </w:p>
    <w:p w:rsidR="00D373CA" w:rsidRDefault="00D373CA" w:rsidP="005F7C7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6FE5">
        <w:rPr>
          <w:rFonts w:ascii="Times New Roman" w:hAnsi="Times New Roman"/>
          <w:sz w:val="28"/>
          <w:szCs w:val="28"/>
        </w:rPr>
        <w:t>1. Утвердить прилагаем</w:t>
      </w:r>
      <w:r>
        <w:rPr>
          <w:rFonts w:ascii="Times New Roman" w:hAnsi="Times New Roman"/>
          <w:sz w:val="28"/>
          <w:szCs w:val="28"/>
        </w:rPr>
        <w:t>ый</w:t>
      </w:r>
      <w:r w:rsidRPr="00196FE5">
        <w:rPr>
          <w:rFonts w:ascii="Times New Roman" w:hAnsi="Times New Roman"/>
          <w:sz w:val="28"/>
          <w:szCs w:val="28"/>
        </w:rPr>
        <w:t xml:space="preserve"> </w:t>
      </w:r>
      <w:hyperlink w:anchor="P29" w:history="1">
        <w:r w:rsidRPr="006074EF">
          <w:rPr>
            <w:rFonts w:ascii="Times New Roman" w:hAnsi="Times New Roman"/>
            <w:sz w:val="28"/>
            <w:szCs w:val="28"/>
          </w:rPr>
          <w:t>Кодекс</w:t>
        </w:r>
      </w:hyperlink>
      <w:r w:rsidRPr="006074EF">
        <w:rPr>
          <w:rFonts w:ascii="Times New Roman" w:hAnsi="Times New Roman"/>
          <w:sz w:val="28"/>
          <w:szCs w:val="28"/>
        </w:rPr>
        <w:t xml:space="preserve"> </w:t>
      </w:r>
      <w:r w:rsidRPr="00CA3794">
        <w:rPr>
          <w:rFonts w:ascii="Times New Roman" w:hAnsi="Times New Roman"/>
          <w:sz w:val="28"/>
          <w:szCs w:val="28"/>
        </w:rPr>
        <w:t xml:space="preserve">этики и служебного поведения муниципальных служащих </w:t>
      </w:r>
      <w:r>
        <w:rPr>
          <w:rFonts w:ascii="Times New Roman" w:hAnsi="Times New Roman"/>
          <w:sz w:val="28"/>
          <w:szCs w:val="28"/>
        </w:rPr>
        <w:t>Думы Соликамского городского округа</w:t>
      </w:r>
      <w:r w:rsidRPr="00F74126">
        <w:rPr>
          <w:rFonts w:ascii="Times New Roman" w:hAnsi="Times New Roman"/>
          <w:sz w:val="28"/>
          <w:szCs w:val="28"/>
        </w:rPr>
        <w:t>.</w:t>
      </w:r>
    </w:p>
    <w:p w:rsidR="00D373CA" w:rsidRDefault="00D373CA" w:rsidP="005F7C7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2. Признать утратившим силу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решение Думы Соликамского городского округа от 31 марта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2021 г</w:t>
        </w:r>
      </w:smartTag>
      <w:r>
        <w:rPr>
          <w:rFonts w:ascii="Times New Roman" w:hAnsi="Times New Roman"/>
          <w:sz w:val="28"/>
          <w:szCs w:val="28"/>
          <w:lang w:eastAsia="ru-RU"/>
        </w:rPr>
        <w:t>. № 867 «Об утверждении Кодекса этики и служебного поведения муниципальных служащих Думы Соликамского городского округа».</w:t>
      </w:r>
    </w:p>
    <w:p w:rsidR="00D373CA" w:rsidRDefault="00D373CA" w:rsidP="005F7C7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74126"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 в газете «Соликамский рабочий»  и подлежит размещению на официальном сайте Думы Соликамского городского округа в 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4126"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4126">
        <w:rPr>
          <w:rFonts w:ascii="Times New Roman" w:hAnsi="Times New Roman"/>
          <w:sz w:val="28"/>
          <w:szCs w:val="28"/>
        </w:rPr>
        <w:t>«Интернет».</w:t>
      </w:r>
      <w:r w:rsidRPr="00196FE5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Look w:val="00A0"/>
      </w:tblPr>
      <w:tblGrid>
        <w:gridCol w:w="4785"/>
        <w:gridCol w:w="4785"/>
      </w:tblGrid>
      <w:tr w:rsidR="00D373CA" w:rsidRPr="006F0C0A" w:rsidTr="00B27703">
        <w:tc>
          <w:tcPr>
            <w:tcW w:w="4785" w:type="dxa"/>
          </w:tcPr>
          <w:p w:rsidR="00D373CA" w:rsidRPr="006F0C0A" w:rsidRDefault="00D373CA" w:rsidP="002C01D2">
            <w:pPr>
              <w:pStyle w:val="ConsPlusNormal"/>
              <w:spacing w:before="36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F0C0A">
              <w:rPr>
                <w:rFonts w:ascii="Times New Roman" w:hAnsi="Times New Roman"/>
                <w:sz w:val="28"/>
                <w:szCs w:val="28"/>
              </w:rPr>
              <w:t xml:space="preserve">Председатель Думы </w:t>
            </w:r>
          </w:p>
          <w:p w:rsidR="00D373CA" w:rsidRPr="006F0C0A" w:rsidRDefault="00D373CA" w:rsidP="00B2770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F0C0A">
              <w:rPr>
                <w:rFonts w:ascii="Times New Roman" w:hAnsi="Times New Roman"/>
                <w:sz w:val="28"/>
                <w:szCs w:val="28"/>
              </w:rPr>
              <w:t xml:space="preserve">Соликамского городского округа </w:t>
            </w:r>
          </w:p>
        </w:tc>
        <w:tc>
          <w:tcPr>
            <w:tcW w:w="4785" w:type="dxa"/>
          </w:tcPr>
          <w:p w:rsidR="00D373CA" w:rsidRPr="006F0C0A" w:rsidRDefault="00D373CA" w:rsidP="002C01D2">
            <w:pPr>
              <w:pStyle w:val="ConsPlusNormal"/>
              <w:spacing w:before="36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F0C0A">
              <w:rPr>
                <w:rFonts w:ascii="Times New Roman" w:hAnsi="Times New Roman"/>
                <w:sz w:val="28"/>
                <w:szCs w:val="28"/>
              </w:rPr>
              <w:t xml:space="preserve">Глава городского округа – </w:t>
            </w:r>
          </w:p>
          <w:p w:rsidR="00D373CA" w:rsidRPr="006F0C0A" w:rsidRDefault="00D373CA" w:rsidP="00B2770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F0C0A">
              <w:rPr>
                <w:rFonts w:ascii="Times New Roman" w:hAnsi="Times New Roman"/>
                <w:sz w:val="28"/>
                <w:szCs w:val="28"/>
              </w:rPr>
              <w:t xml:space="preserve">глава администрации Соликамского городского округа  </w:t>
            </w:r>
          </w:p>
        </w:tc>
      </w:tr>
      <w:tr w:rsidR="00D373CA" w:rsidRPr="006F0C0A" w:rsidTr="00B27703">
        <w:tc>
          <w:tcPr>
            <w:tcW w:w="4785" w:type="dxa"/>
          </w:tcPr>
          <w:p w:rsidR="00D373CA" w:rsidRPr="006F0C0A" w:rsidRDefault="00D373CA" w:rsidP="00B27703">
            <w:pPr>
              <w:pStyle w:val="ConsPlusNormal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F0C0A">
              <w:rPr>
                <w:rFonts w:ascii="Times New Roman" w:hAnsi="Times New Roman"/>
                <w:sz w:val="28"/>
                <w:szCs w:val="28"/>
              </w:rPr>
              <w:t>Д.В.Дингес</w:t>
            </w:r>
          </w:p>
        </w:tc>
        <w:tc>
          <w:tcPr>
            <w:tcW w:w="4785" w:type="dxa"/>
          </w:tcPr>
          <w:p w:rsidR="00D373CA" w:rsidRPr="006F0C0A" w:rsidRDefault="00D373CA" w:rsidP="00B27703">
            <w:pPr>
              <w:pStyle w:val="ConsPlusNormal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Е.Н.Самоуков</w:t>
            </w:r>
          </w:p>
        </w:tc>
      </w:tr>
    </w:tbl>
    <w:p w:rsidR="00D373CA" w:rsidRPr="005B53E5" w:rsidRDefault="00D373CA" w:rsidP="002C01D2">
      <w:pPr>
        <w:pStyle w:val="a"/>
        <w:tabs>
          <w:tab w:val="right" w:pos="9915"/>
        </w:tabs>
        <w:suppressAutoHyphens/>
        <w:jc w:val="both"/>
      </w:pPr>
    </w:p>
    <w:sectPr w:rsidR="00D373CA" w:rsidRPr="005B53E5" w:rsidSect="002C01D2">
      <w:headerReference w:type="even" r:id="rId8"/>
      <w:headerReference w:type="default" r:id="rId9"/>
      <w:pgSz w:w="11906" w:h="16838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3CA" w:rsidRDefault="00D373CA">
      <w:r>
        <w:separator/>
      </w:r>
    </w:p>
  </w:endnote>
  <w:endnote w:type="continuationSeparator" w:id="0">
    <w:p w:rsidR="00D373CA" w:rsidRDefault="00D37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3CA" w:rsidRDefault="00D373CA">
      <w:r>
        <w:separator/>
      </w:r>
    </w:p>
  </w:footnote>
  <w:footnote w:type="continuationSeparator" w:id="0">
    <w:p w:rsidR="00D373CA" w:rsidRDefault="00D373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3CA" w:rsidRDefault="00D373CA" w:rsidP="004B5B0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373CA" w:rsidRDefault="00D373C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3CA" w:rsidRDefault="00D373CA" w:rsidP="004B5B0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373CA" w:rsidRDefault="00D373C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B688F128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13944F0F"/>
    <w:multiLevelType w:val="hybridMultilevel"/>
    <w:tmpl w:val="F0BA9394"/>
    <w:lvl w:ilvl="0" w:tplc="1674A500">
      <w:start w:val="1"/>
      <w:numFmt w:val="decimal"/>
      <w:lvlText w:val="1.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1B5B1D54"/>
    <w:multiLevelType w:val="multilevel"/>
    <w:tmpl w:val="F0BA9394"/>
    <w:lvl w:ilvl="0">
      <w:start w:val="1"/>
      <w:numFmt w:val="decimal"/>
      <w:lvlText w:val="1.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32AB08F2"/>
    <w:multiLevelType w:val="multilevel"/>
    <w:tmpl w:val="622465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3AFD"/>
    <w:rsid w:val="00000044"/>
    <w:rsid w:val="00000230"/>
    <w:rsid w:val="00000FA0"/>
    <w:rsid w:val="00003360"/>
    <w:rsid w:val="0000339E"/>
    <w:rsid w:val="00003DD0"/>
    <w:rsid w:val="00004D77"/>
    <w:rsid w:val="00023B35"/>
    <w:rsid w:val="00024C1B"/>
    <w:rsid w:val="00024F1E"/>
    <w:rsid w:val="00032918"/>
    <w:rsid w:val="00032C63"/>
    <w:rsid w:val="00034AEE"/>
    <w:rsid w:val="00036551"/>
    <w:rsid w:val="00042037"/>
    <w:rsid w:val="000522EB"/>
    <w:rsid w:val="00071734"/>
    <w:rsid w:val="00072F1C"/>
    <w:rsid w:val="0007677A"/>
    <w:rsid w:val="0007741E"/>
    <w:rsid w:val="000800C5"/>
    <w:rsid w:val="000804E7"/>
    <w:rsid w:val="00080BCB"/>
    <w:rsid w:val="000827ED"/>
    <w:rsid w:val="0008411E"/>
    <w:rsid w:val="00086D02"/>
    <w:rsid w:val="00086E0B"/>
    <w:rsid w:val="00087BF4"/>
    <w:rsid w:val="00093AC3"/>
    <w:rsid w:val="00093AFD"/>
    <w:rsid w:val="000943A7"/>
    <w:rsid w:val="00096770"/>
    <w:rsid w:val="00096AD4"/>
    <w:rsid w:val="000B5155"/>
    <w:rsid w:val="000C0FC9"/>
    <w:rsid w:val="000C2CD2"/>
    <w:rsid w:val="000C2F4C"/>
    <w:rsid w:val="000C3B36"/>
    <w:rsid w:val="000C3C7B"/>
    <w:rsid w:val="000C6E00"/>
    <w:rsid w:val="000C7D72"/>
    <w:rsid w:val="000D0AE6"/>
    <w:rsid w:val="000D1175"/>
    <w:rsid w:val="000D17E9"/>
    <w:rsid w:val="000E2DA1"/>
    <w:rsid w:val="000F04AA"/>
    <w:rsid w:val="001048C6"/>
    <w:rsid w:val="001049C3"/>
    <w:rsid w:val="00112C36"/>
    <w:rsid w:val="001165DC"/>
    <w:rsid w:val="00121451"/>
    <w:rsid w:val="0012394F"/>
    <w:rsid w:val="001354EC"/>
    <w:rsid w:val="00140F0F"/>
    <w:rsid w:val="0014284A"/>
    <w:rsid w:val="00152CC1"/>
    <w:rsid w:val="00153845"/>
    <w:rsid w:val="00156D73"/>
    <w:rsid w:val="0016258B"/>
    <w:rsid w:val="00162959"/>
    <w:rsid w:val="00166E92"/>
    <w:rsid w:val="00167FCA"/>
    <w:rsid w:val="00172099"/>
    <w:rsid w:val="0017262F"/>
    <w:rsid w:val="00181B66"/>
    <w:rsid w:val="00186196"/>
    <w:rsid w:val="00186B60"/>
    <w:rsid w:val="001945E4"/>
    <w:rsid w:val="00196D9F"/>
    <w:rsid w:val="00196FE5"/>
    <w:rsid w:val="001A38AA"/>
    <w:rsid w:val="001A526E"/>
    <w:rsid w:val="001A64C3"/>
    <w:rsid w:val="001A6E82"/>
    <w:rsid w:val="001B6B59"/>
    <w:rsid w:val="001C2982"/>
    <w:rsid w:val="001C2D49"/>
    <w:rsid w:val="001C6127"/>
    <w:rsid w:val="001D0616"/>
    <w:rsid w:val="001D0F1F"/>
    <w:rsid w:val="001D1F2C"/>
    <w:rsid w:val="001D2299"/>
    <w:rsid w:val="001D423C"/>
    <w:rsid w:val="001D6DC7"/>
    <w:rsid w:val="002027E7"/>
    <w:rsid w:val="002052D1"/>
    <w:rsid w:val="002055A7"/>
    <w:rsid w:val="00212736"/>
    <w:rsid w:val="0021339C"/>
    <w:rsid w:val="0021559C"/>
    <w:rsid w:val="00217687"/>
    <w:rsid w:val="00220219"/>
    <w:rsid w:val="00231345"/>
    <w:rsid w:val="00231489"/>
    <w:rsid w:val="00231A82"/>
    <w:rsid w:val="00233CD4"/>
    <w:rsid w:val="002429D9"/>
    <w:rsid w:val="00246BFB"/>
    <w:rsid w:val="002517B0"/>
    <w:rsid w:val="00253F89"/>
    <w:rsid w:val="002540C6"/>
    <w:rsid w:val="00255AE6"/>
    <w:rsid w:val="00256F0B"/>
    <w:rsid w:val="00260FF0"/>
    <w:rsid w:val="0026271B"/>
    <w:rsid w:val="002674A2"/>
    <w:rsid w:val="00267C16"/>
    <w:rsid w:val="0027131A"/>
    <w:rsid w:val="002763B2"/>
    <w:rsid w:val="00276FC7"/>
    <w:rsid w:val="0029547B"/>
    <w:rsid w:val="00296A9E"/>
    <w:rsid w:val="002A6559"/>
    <w:rsid w:val="002A65EA"/>
    <w:rsid w:val="002A6B1D"/>
    <w:rsid w:val="002B074E"/>
    <w:rsid w:val="002B385F"/>
    <w:rsid w:val="002B60F7"/>
    <w:rsid w:val="002C01D2"/>
    <w:rsid w:val="002C5FD1"/>
    <w:rsid w:val="002D0C76"/>
    <w:rsid w:val="002D1EE3"/>
    <w:rsid w:val="002E6B73"/>
    <w:rsid w:val="00300486"/>
    <w:rsid w:val="00306AA6"/>
    <w:rsid w:val="00310283"/>
    <w:rsid w:val="003161B2"/>
    <w:rsid w:val="003207BD"/>
    <w:rsid w:val="00321987"/>
    <w:rsid w:val="00321D89"/>
    <w:rsid w:val="003237C6"/>
    <w:rsid w:val="00323E78"/>
    <w:rsid w:val="00330372"/>
    <w:rsid w:val="00350670"/>
    <w:rsid w:val="0035366C"/>
    <w:rsid w:val="00356FE1"/>
    <w:rsid w:val="00364B55"/>
    <w:rsid w:val="00364C95"/>
    <w:rsid w:val="00381646"/>
    <w:rsid w:val="003819C6"/>
    <w:rsid w:val="00384548"/>
    <w:rsid w:val="00394D6C"/>
    <w:rsid w:val="0039535B"/>
    <w:rsid w:val="0039552C"/>
    <w:rsid w:val="003A2CF0"/>
    <w:rsid w:val="003B18FD"/>
    <w:rsid w:val="003B5C0E"/>
    <w:rsid w:val="003C66BC"/>
    <w:rsid w:val="003D049B"/>
    <w:rsid w:val="003D767A"/>
    <w:rsid w:val="003E74A3"/>
    <w:rsid w:val="003F2F29"/>
    <w:rsid w:val="00402B96"/>
    <w:rsid w:val="00404AE1"/>
    <w:rsid w:val="00405CF6"/>
    <w:rsid w:val="00407DBE"/>
    <w:rsid w:val="00412DEE"/>
    <w:rsid w:val="00415398"/>
    <w:rsid w:val="00416630"/>
    <w:rsid w:val="00430412"/>
    <w:rsid w:val="0043269A"/>
    <w:rsid w:val="004368E4"/>
    <w:rsid w:val="00436D6F"/>
    <w:rsid w:val="00441362"/>
    <w:rsid w:val="00444519"/>
    <w:rsid w:val="00446BFA"/>
    <w:rsid w:val="00451D62"/>
    <w:rsid w:val="00456ECD"/>
    <w:rsid w:val="00457A2A"/>
    <w:rsid w:val="004613F5"/>
    <w:rsid w:val="004661D0"/>
    <w:rsid w:val="004801EF"/>
    <w:rsid w:val="00480C81"/>
    <w:rsid w:val="00490049"/>
    <w:rsid w:val="0049436C"/>
    <w:rsid w:val="004A10F2"/>
    <w:rsid w:val="004A25A9"/>
    <w:rsid w:val="004A578E"/>
    <w:rsid w:val="004B1680"/>
    <w:rsid w:val="004B5AB2"/>
    <w:rsid w:val="004B5B0A"/>
    <w:rsid w:val="004C4FC2"/>
    <w:rsid w:val="004C6C3A"/>
    <w:rsid w:val="004D1787"/>
    <w:rsid w:val="004D1E49"/>
    <w:rsid w:val="004D2C01"/>
    <w:rsid w:val="004D4E5F"/>
    <w:rsid w:val="004E6FF0"/>
    <w:rsid w:val="004E7BF3"/>
    <w:rsid w:val="004F5050"/>
    <w:rsid w:val="00504450"/>
    <w:rsid w:val="005047C4"/>
    <w:rsid w:val="00511DFF"/>
    <w:rsid w:val="005161AD"/>
    <w:rsid w:val="00521754"/>
    <w:rsid w:val="00524363"/>
    <w:rsid w:val="005243B4"/>
    <w:rsid w:val="00524BD6"/>
    <w:rsid w:val="0052517F"/>
    <w:rsid w:val="00527E76"/>
    <w:rsid w:val="005304B7"/>
    <w:rsid w:val="005340D2"/>
    <w:rsid w:val="00540855"/>
    <w:rsid w:val="00541052"/>
    <w:rsid w:val="00542ACD"/>
    <w:rsid w:val="0054513C"/>
    <w:rsid w:val="005470AC"/>
    <w:rsid w:val="005518DB"/>
    <w:rsid w:val="00560C8F"/>
    <w:rsid w:val="00561D8B"/>
    <w:rsid w:val="005709F8"/>
    <w:rsid w:val="00574595"/>
    <w:rsid w:val="00582C5C"/>
    <w:rsid w:val="00586ED9"/>
    <w:rsid w:val="00586F5B"/>
    <w:rsid w:val="00590547"/>
    <w:rsid w:val="005916C9"/>
    <w:rsid w:val="005929D0"/>
    <w:rsid w:val="00594D52"/>
    <w:rsid w:val="00595A84"/>
    <w:rsid w:val="005A1685"/>
    <w:rsid w:val="005A5BFD"/>
    <w:rsid w:val="005B2E89"/>
    <w:rsid w:val="005B53E5"/>
    <w:rsid w:val="005D0B04"/>
    <w:rsid w:val="005D4042"/>
    <w:rsid w:val="005D6245"/>
    <w:rsid w:val="005E700C"/>
    <w:rsid w:val="005F012E"/>
    <w:rsid w:val="005F2EE5"/>
    <w:rsid w:val="005F48AE"/>
    <w:rsid w:val="005F7C76"/>
    <w:rsid w:val="006002CA"/>
    <w:rsid w:val="006050E0"/>
    <w:rsid w:val="006074EF"/>
    <w:rsid w:val="00617AEF"/>
    <w:rsid w:val="00624349"/>
    <w:rsid w:val="00626E67"/>
    <w:rsid w:val="006376BE"/>
    <w:rsid w:val="00641309"/>
    <w:rsid w:val="0064489A"/>
    <w:rsid w:val="00647FBE"/>
    <w:rsid w:val="0065301C"/>
    <w:rsid w:val="00657F64"/>
    <w:rsid w:val="0066093B"/>
    <w:rsid w:val="00663537"/>
    <w:rsid w:val="00673B55"/>
    <w:rsid w:val="006844CE"/>
    <w:rsid w:val="00687551"/>
    <w:rsid w:val="00694EF6"/>
    <w:rsid w:val="00695B11"/>
    <w:rsid w:val="00695BB3"/>
    <w:rsid w:val="006962F7"/>
    <w:rsid w:val="006A0AF5"/>
    <w:rsid w:val="006A64F9"/>
    <w:rsid w:val="006B7123"/>
    <w:rsid w:val="006C2844"/>
    <w:rsid w:val="006C299F"/>
    <w:rsid w:val="006C55A5"/>
    <w:rsid w:val="006D275D"/>
    <w:rsid w:val="006D4916"/>
    <w:rsid w:val="006E15D8"/>
    <w:rsid w:val="006E1882"/>
    <w:rsid w:val="006E47F0"/>
    <w:rsid w:val="006E70D3"/>
    <w:rsid w:val="006F0C0A"/>
    <w:rsid w:val="006F5931"/>
    <w:rsid w:val="00704920"/>
    <w:rsid w:val="007049BB"/>
    <w:rsid w:val="00711B60"/>
    <w:rsid w:val="00712891"/>
    <w:rsid w:val="00722CDE"/>
    <w:rsid w:val="00725671"/>
    <w:rsid w:val="00726735"/>
    <w:rsid w:val="0073106D"/>
    <w:rsid w:val="00734D82"/>
    <w:rsid w:val="00746D8A"/>
    <w:rsid w:val="00747148"/>
    <w:rsid w:val="0075690B"/>
    <w:rsid w:val="00763D5A"/>
    <w:rsid w:val="00767A36"/>
    <w:rsid w:val="007707DA"/>
    <w:rsid w:val="00771D49"/>
    <w:rsid w:val="00780BF3"/>
    <w:rsid w:val="007811DB"/>
    <w:rsid w:val="007862A6"/>
    <w:rsid w:val="007863C3"/>
    <w:rsid w:val="00787CB9"/>
    <w:rsid w:val="00790829"/>
    <w:rsid w:val="00792444"/>
    <w:rsid w:val="00794738"/>
    <w:rsid w:val="007A101B"/>
    <w:rsid w:val="007A5119"/>
    <w:rsid w:val="007A578C"/>
    <w:rsid w:val="007B015E"/>
    <w:rsid w:val="007B1716"/>
    <w:rsid w:val="007B4A68"/>
    <w:rsid w:val="007C2F35"/>
    <w:rsid w:val="007D2D35"/>
    <w:rsid w:val="007D331B"/>
    <w:rsid w:val="007E0CE5"/>
    <w:rsid w:val="007E31CE"/>
    <w:rsid w:val="007F22EA"/>
    <w:rsid w:val="007F3277"/>
    <w:rsid w:val="007F3D04"/>
    <w:rsid w:val="008032DF"/>
    <w:rsid w:val="00803CE9"/>
    <w:rsid w:val="00806C74"/>
    <w:rsid w:val="0081212C"/>
    <w:rsid w:val="00825648"/>
    <w:rsid w:val="00825CD1"/>
    <w:rsid w:val="00827886"/>
    <w:rsid w:val="00833FDE"/>
    <w:rsid w:val="008369F0"/>
    <w:rsid w:val="00837CC0"/>
    <w:rsid w:val="00837F6D"/>
    <w:rsid w:val="0084017F"/>
    <w:rsid w:val="00844B23"/>
    <w:rsid w:val="008452DF"/>
    <w:rsid w:val="008460CD"/>
    <w:rsid w:val="008473DC"/>
    <w:rsid w:val="0086175A"/>
    <w:rsid w:val="0086261A"/>
    <w:rsid w:val="00864602"/>
    <w:rsid w:val="00873EC6"/>
    <w:rsid w:val="008774FA"/>
    <w:rsid w:val="00883742"/>
    <w:rsid w:val="00885A8E"/>
    <w:rsid w:val="00886622"/>
    <w:rsid w:val="00890DE8"/>
    <w:rsid w:val="00896839"/>
    <w:rsid w:val="008977D2"/>
    <w:rsid w:val="008A5D5A"/>
    <w:rsid w:val="008B0A2D"/>
    <w:rsid w:val="008B33D1"/>
    <w:rsid w:val="008C7875"/>
    <w:rsid w:val="008D263D"/>
    <w:rsid w:val="008D33C8"/>
    <w:rsid w:val="008E6821"/>
    <w:rsid w:val="008F1DBC"/>
    <w:rsid w:val="008F4E31"/>
    <w:rsid w:val="008F7F44"/>
    <w:rsid w:val="0090306E"/>
    <w:rsid w:val="00907974"/>
    <w:rsid w:val="009126E6"/>
    <w:rsid w:val="009127CC"/>
    <w:rsid w:val="00915A12"/>
    <w:rsid w:val="00921134"/>
    <w:rsid w:val="0092122E"/>
    <w:rsid w:val="009216E3"/>
    <w:rsid w:val="00922494"/>
    <w:rsid w:val="00924ABF"/>
    <w:rsid w:val="00924CC4"/>
    <w:rsid w:val="00925593"/>
    <w:rsid w:val="00926FD6"/>
    <w:rsid w:val="009311C6"/>
    <w:rsid w:val="009346EA"/>
    <w:rsid w:val="009413C2"/>
    <w:rsid w:val="00941D82"/>
    <w:rsid w:val="0094598B"/>
    <w:rsid w:val="009469F1"/>
    <w:rsid w:val="00952A12"/>
    <w:rsid w:val="00953864"/>
    <w:rsid w:val="00957374"/>
    <w:rsid w:val="009606DE"/>
    <w:rsid w:val="00970EFD"/>
    <w:rsid w:val="00974A2B"/>
    <w:rsid w:val="00981E33"/>
    <w:rsid w:val="009828F8"/>
    <w:rsid w:val="00991EE8"/>
    <w:rsid w:val="009A0B23"/>
    <w:rsid w:val="009A1518"/>
    <w:rsid w:val="009A2B20"/>
    <w:rsid w:val="009B0429"/>
    <w:rsid w:val="009B0A85"/>
    <w:rsid w:val="009B4EA2"/>
    <w:rsid w:val="009C6034"/>
    <w:rsid w:val="009C6DF2"/>
    <w:rsid w:val="009D0D5B"/>
    <w:rsid w:val="009E0659"/>
    <w:rsid w:val="009E391A"/>
    <w:rsid w:val="009E5663"/>
    <w:rsid w:val="009E7677"/>
    <w:rsid w:val="009F3A36"/>
    <w:rsid w:val="009F7971"/>
    <w:rsid w:val="00A113CC"/>
    <w:rsid w:val="00A14342"/>
    <w:rsid w:val="00A33265"/>
    <w:rsid w:val="00A47D76"/>
    <w:rsid w:val="00A610EB"/>
    <w:rsid w:val="00A6598F"/>
    <w:rsid w:val="00A67687"/>
    <w:rsid w:val="00A717DB"/>
    <w:rsid w:val="00A71DC2"/>
    <w:rsid w:val="00A73F66"/>
    <w:rsid w:val="00A75C00"/>
    <w:rsid w:val="00A762EE"/>
    <w:rsid w:val="00A92429"/>
    <w:rsid w:val="00A9545B"/>
    <w:rsid w:val="00A97902"/>
    <w:rsid w:val="00AA7D27"/>
    <w:rsid w:val="00AB12B1"/>
    <w:rsid w:val="00AC05D1"/>
    <w:rsid w:val="00AC1126"/>
    <w:rsid w:val="00AC3377"/>
    <w:rsid w:val="00AC345C"/>
    <w:rsid w:val="00AC4909"/>
    <w:rsid w:val="00AC7577"/>
    <w:rsid w:val="00AD0A7C"/>
    <w:rsid w:val="00AD3618"/>
    <w:rsid w:val="00AD36FC"/>
    <w:rsid w:val="00AD3757"/>
    <w:rsid w:val="00AF1AD9"/>
    <w:rsid w:val="00AF1B28"/>
    <w:rsid w:val="00AF51D6"/>
    <w:rsid w:val="00B00D61"/>
    <w:rsid w:val="00B00E09"/>
    <w:rsid w:val="00B04CDE"/>
    <w:rsid w:val="00B27703"/>
    <w:rsid w:val="00B36AB5"/>
    <w:rsid w:val="00B40D5D"/>
    <w:rsid w:val="00B42528"/>
    <w:rsid w:val="00B46C86"/>
    <w:rsid w:val="00B51266"/>
    <w:rsid w:val="00B51FBA"/>
    <w:rsid w:val="00B5349C"/>
    <w:rsid w:val="00B61421"/>
    <w:rsid w:val="00B649C7"/>
    <w:rsid w:val="00B7165B"/>
    <w:rsid w:val="00B74E31"/>
    <w:rsid w:val="00B75C85"/>
    <w:rsid w:val="00B85E62"/>
    <w:rsid w:val="00B85FE6"/>
    <w:rsid w:val="00B903CB"/>
    <w:rsid w:val="00B9402E"/>
    <w:rsid w:val="00B942BC"/>
    <w:rsid w:val="00BA2452"/>
    <w:rsid w:val="00BB2AC6"/>
    <w:rsid w:val="00BC1C0A"/>
    <w:rsid w:val="00BC236C"/>
    <w:rsid w:val="00BC4BBC"/>
    <w:rsid w:val="00BC5ED1"/>
    <w:rsid w:val="00BC7FFD"/>
    <w:rsid w:val="00BE4F74"/>
    <w:rsid w:val="00BF441B"/>
    <w:rsid w:val="00BF4729"/>
    <w:rsid w:val="00BF766D"/>
    <w:rsid w:val="00C10C81"/>
    <w:rsid w:val="00C10E09"/>
    <w:rsid w:val="00C113C0"/>
    <w:rsid w:val="00C13B2A"/>
    <w:rsid w:val="00C240C1"/>
    <w:rsid w:val="00C324FA"/>
    <w:rsid w:val="00C3356D"/>
    <w:rsid w:val="00C4003F"/>
    <w:rsid w:val="00C4088C"/>
    <w:rsid w:val="00C434E9"/>
    <w:rsid w:val="00C44AB6"/>
    <w:rsid w:val="00C45A42"/>
    <w:rsid w:val="00C53372"/>
    <w:rsid w:val="00C5707A"/>
    <w:rsid w:val="00C601FD"/>
    <w:rsid w:val="00C60695"/>
    <w:rsid w:val="00C60AA6"/>
    <w:rsid w:val="00C66614"/>
    <w:rsid w:val="00C66A50"/>
    <w:rsid w:val="00C84BB8"/>
    <w:rsid w:val="00C87C77"/>
    <w:rsid w:val="00C90386"/>
    <w:rsid w:val="00C923BE"/>
    <w:rsid w:val="00C931E4"/>
    <w:rsid w:val="00CA23E0"/>
    <w:rsid w:val="00CA286A"/>
    <w:rsid w:val="00CA3794"/>
    <w:rsid w:val="00CA4E61"/>
    <w:rsid w:val="00CA7CE7"/>
    <w:rsid w:val="00CB37CC"/>
    <w:rsid w:val="00CB71EB"/>
    <w:rsid w:val="00CC5B63"/>
    <w:rsid w:val="00CD548C"/>
    <w:rsid w:val="00CD5818"/>
    <w:rsid w:val="00CD75C9"/>
    <w:rsid w:val="00CE04BF"/>
    <w:rsid w:val="00CE252B"/>
    <w:rsid w:val="00CE2C89"/>
    <w:rsid w:val="00CE5B70"/>
    <w:rsid w:val="00CF13B2"/>
    <w:rsid w:val="00CF270A"/>
    <w:rsid w:val="00CF60A2"/>
    <w:rsid w:val="00CF7008"/>
    <w:rsid w:val="00CF7512"/>
    <w:rsid w:val="00D1062E"/>
    <w:rsid w:val="00D11F81"/>
    <w:rsid w:val="00D148A1"/>
    <w:rsid w:val="00D166B7"/>
    <w:rsid w:val="00D171DD"/>
    <w:rsid w:val="00D20F32"/>
    <w:rsid w:val="00D26DD5"/>
    <w:rsid w:val="00D33561"/>
    <w:rsid w:val="00D34C30"/>
    <w:rsid w:val="00D358A4"/>
    <w:rsid w:val="00D35954"/>
    <w:rsid w:val="00D373CA"/>
    <w:rsid w:val="00D37F46"/>
    <w:rsid w:val="00D40277"/>
    <w:rsid w:val="00D431F0"/>
    <w:rsid w:val="00D619B0"/>
    <w:rsid w:val="00D63489"/>
    <w:rsid w:val="00D63882"/>
    <w:rsid w:val="00D7583F"/>
    <w:rsid w:val="00D91280"/>
    <w:rsid w:val="00D951DA"/>
    <w:rsid w:val="00DA29C8"/>
    <w:rsid w:val="00DA547E"/>
    <w:rsid w:val="00DA68DA"/>
    <w:rsid w:val="00DA79C7"/>
    <w:rsid w:val="00DC2360"/>
    <w:rsid w:val="00DC5951"/>
    <w:rsid w:val="00DC6E8F"/>
    <w:rsid w:val="00DD0E7B"/>
    <w:rsid w:val="00DE0648"/>
    <w:rsid w:val="00DE0837"/>
    <w:rsid w:val="00DE0DFA"/>
    <w:rsid w:val="00DE151F"/>
    <w:rsid w:val="00DE260A"/>
    <w:rsid w:val="00DF1338"/>
    <w:rsid w:val="00DF20CA"/>
    <w:rsid w:val="00DF267A"/>
    <w:rsid w:val="00E02B17"/>
    <w:rsid w:val="00E12EAF"/>
    <w:rsid w:val="00E13BD9"/>
    <w:rsid w:val="00E21637"/>
    <w:rsid w:val="00E243C4"/>
    <w:rsid w:val="00E24D32"/>
    <w:rsid w:val="00E25AF7"/>
    <w:rsid w:val="00E315B0"/>
    <w:rsid w:val="00E33441"/>
    <w:rsid w:val="00E34A38"/>
    <w:rsid w:val="00E43CB6"/>
    <w:rsid w:val="00E55C8F"/>
    <w:rsid w:val="00E61041"/>
    <w:rsid w:val="00E611B0"/>
    <w:rsid w:val="00E758B6"/>
    <w:rsid w:val="00E834BC"/>
    <w:rsid w:val="00E8522B"/>
    <w:rsid w:val="00E91397"/>
    <w:rsid w:val="00E93F04"/>
    <w:rsid w:val="00E93F07"/>
    <w:rsid w:val="00EA0C93"/>
    <w:rsid w:val="00EA1D12"/>
    <w:rsid w:val="00EB091D"/>
    <w:rsid w:val="00EB0E9D"/>
    <w:rsid w:val="00EB11D5"/>
    <w:rsid w:val="00EB27D4"/>
    <w:rsid w:val="00EB39B1"/>
    <w:rsid w:val="00EC23D7"/>
    <w:rsid w:val="00EC3B3C"/>
    <w:rsid w:val="00ED3560"/>
    <w:rsid w:val="00EE2478"/>
    <w:rsid w:val="00EE4697"/>
    <w:rsid w:val="00EF0104"/>
    <w:rsid w:val="00EF0372"/>
    <w:rsid w:val="00EF12CC"/>
    <w:rsid w:val="00EF7045"/>
    <w:rsid w:val="00F01F83"/>
    <w:rsid w:val="00F06D9B"/>
    <w:rsid w:val="00F11F01"/>
    <w:rsid w:val="00F149B0"/>
    <w:rsid w:val="00F22B39"/>
    <w:rsid w:val="00F4021C"/>
    <w:rsid w:val="00F45FA6"/>
    <w:rsid w:val="00F51B8F"/>
    <w:rsid w:val="00F54C5C"/>
    <w:rsid w:val="00F550F5"/>
    <w:rsid w:val="00F56849"/>
    <w:rsid w:val="00F56C97"/>
    <w:rsid w:val="00F605A4"/>
    <w:rsid w:val="00F641F3"/>
    <w:rsid w:val="00F66EC4"/>
    <w:rsid w:val="00F678ED"/>
    <w:rsid w:val="00F67FDE"/>
    <w:rsid w:val="00F73A8E"/>
    <w:rsid w:val="00F74126"/>
    <w:rsid w:val="00F81767"/>
    <w:rsid w:val="00F81EF4"/>
    <w:rsid w:val="00F825E8"/>
    <w:rsid w:val="00F83CE5"/>
    <w:rsid w:val="00F86324"/>
    <w:rsid w:val="00F94700"/>
    <w:rsid w:val="00F94F69"/>
    <w:rsid w:val="00F97BF4"/>
    <w:rsid w:val="00FA74EC"/>
    <w:rsid w:val="00FB223E"/>
    <w:rsid w:val="00FB39F9"/>
    <w:rsid w:val="00FD3A92"/>
    <w:rsid w:val="00FE44D9"/>
    <w:rsid w:val="00FE7BE2"/>
    <w:rsid w:val="00FF031E"/>
    <w:rsid w:val="00FF16C1"/>
    <w:rsid w:val="00FF185D"/>
    <w:rsid w:val="00FF6D87"/>
    <w:rsid w:val="00FF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AD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5CD1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25CD1"/>
    <w:rPr>
      <w:rFonts w:ascii="Cambria" w:hAnsi="Cambria" w:cs="Times New Roman"/>
      <w:color w:val="365F91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121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1451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7F327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0F04A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C13B2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13B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13B2A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13B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13B2A"/>
    <w:rPr>
      <w:b/>
      <w:bCs/>
    </w:rPr>
  </w:style>
  <w:style w:type="character" w:styleId="Hyperlink">
    <w:name w:val="Hyperlink"/>
    <w:basedOn w:val="DefaultParagraphFont"/>
    <w:uiPriority w:val="99"/>
    <w:semiHidden/>
    <w:rsid w:val="004E6FF0"/>
    <w:rPr>
      <w:rFonts w:cs="Times New Roman"/>
      <w:color w:val="0000FF"/>
      <w:u w:val="single"/>
    </w:rPr>
  </w:style>
  <w:style w:type="character" w:customStyle="1" w:styleId="searchtext">
    <w:name w:val="searchtext"/>
    <w:basedOn w:val="DefaultParagraphFont"/>
    <w:uiPriority w:val="99"/>
    <w:rsid w:val="005340D2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2E6B73"/>
    <w:pPr>
      <w:widowControl w:val="0"/>
      <w:autoSpaceDE w:val="0"/>
      <w:autoSpaceDN w:val="0"/>
    </w:pPr>
    <w:rPr>
      <w:rFonts w:eastAsia="Times New Roman"/>
    </w:rPr>
  </w:style>
  <w:style w:type="paragraph" w:styleId="NoSpacing">
    <w:name w:val="No Spacing"/>
    <w:uiPriority w:val="99"/>
    <w:qFormat/>
    <w:rsid w:val="006F5931"/>
    <w:rPr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6F0C0A"/>
    <w:rPr>
      <w:rFonts w:eastAsia="Times New Roman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64130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30412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641309"/>
    <w:rPr>
      <w:rFonts w:cs="Times New Roman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DA29C8"/>
    <w:rPr>
      <w:rFonts w:cs="Times New Roman"/>
      <w:sz w:val="27"/>
      <w:szCs w:val="27"/>
      <w:shd w:val="clear" w:color="auto" w:fill="FFFFFF"/>
      <w:lang w:bidi="ar-SA"/>
    </w:rPr>
  </w:style>
  <w:style w:type="paragraph" w:customStyle="1" w:styleId="20">
    <w:name w:val="Основной текст (2)"/>
    <w:basedOn w:val="Normal"/>
    <w:link w:val="2"/>
    <w:uiPriority w:val="99"/>
    <w:rsid w:val="00DA29C8"/>
    <w:pPr>
      <w:shd w:val="clear" w:color="auto" w:fill="FFFFFF"/>
      <w:spacing w:before="300" w:after="3420" w:line="240" w:lineRule="atLeast"/>
    </w:pPr>
    <w:rPr>
      <w:rFonts w:ascii="Times New Roman" w:hAnsi="Times New Roman"/>
      <w:noProof/>
      <w:sz w:val="27"/>
      <w:szCs w:val="27"/>
      <w:shd w:val="clear" w:color="auto" w:fill="FFFFFF"/>
      <w:lang w:eastAsia="ru-RU"/>
    </w:rPr>
  </w:style>
  <w:style w:type="paragraph" w:customStyle="1" w:styleId="21">
    <w:name w:val="Основной текст (2)1"/>
    <w:basedOn w:val="Normal"/>
    <w:uiPriority w:val="99"/>
    <w:rsid w:val="00DA29C8"/>
    <w:pPr>
      <w:widowControl w:val="0"/>
      <w:shd w:val="clear" w:color="auto" w:fill="FFFFFF"/>
      <w:spacing w:before="480" w:after="300" w:line="370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">
    <w:name w:val="Стиль"/>
    <w:uiPriority w:val="99"/>
    <w:rsid w:val="005B53E5"/>
    <w:pPr>
      <w:autoSpaceDE w:val="0"/>
      <w:autoSpaceDN w:val="0"/>
    </w:pPr>
    <w:rPr>
      <w:rFonts w:ascii="Times New Roman" w:hAnsi="Times New Roman"/>
      <w:sz w:val="20"/>
      <w:szCs w:val="20"/>
    </w:rPr>
  </w:style>
  <w:style w:type="paragraph" w:customStyle="1" w:styleId="ConsPlusTitle">
    <w:name w:val="ConsPlusTitle"/>
    <w:uiPriority w:val="99"/>
    <w:rsid w:val="005B53E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1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C89DE9E74339771D882271EB1CD587CFE851C0355BE49AA5EA1DDA0C9DFD69BE39B3BB2F123FC89F80D8AAC107793B0EABBC7EC34295F38E5882730oAbB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792</TotalTime>
  <Pages>1</Pages>
  <Words>296</Words>
  <Characters>1688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Ситников Георгий Васильевич</dc:creator>
  <cp:keywords/>
  <dc:description/>
  <cp:lastModifiedBy>User</cp:lastModifiedBy>
  <cp:revision>68</cp:revision>
  <cp:lastPrinted>2020-10-29T07:47:00Z</cp:lastPrinted>
  <dcterms:created xsi:type="dcterms:W3CDTF">2020-10-27T06:15:00Z</dcterms:created>
  <dcterms:modified xsi:type="dcterms:W3CDTF">2021-08-11T10:42:00Z</dcterms:modified>
</cp:coreProperties>
</file>